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D7521">
        <w:rPr>
          <w:rFonts w:cs="Arial"/>
          <w:b/>
          <w:caps/>
          <w:sz w:val="28"/>
          <w:szCs w:val="28"/>
        </w:rPr>
        <w:t>1303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D752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D7521">
              <w:rPr>
                <w:rFonts w:cs="Arial"/>
                <w:sz w:val="20"/>
                <w:szCs w:val="20"/>
              </w:rPr>
              <w:t>Solicita capina dentro do valetão existente na extensão da Avenida Orlando Felipe Bonanno, no Jardim Santa Maria.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4D7521">
        <w:rPr>
          <w:rFonts w:cs="Arial"/>
        </w:rPr>
        <w:t>à realização de</w:t>
      </w:r>
      <w:r w:rsidR="004D7521" w:rsidRPr="004D7521">
        <w:rPr>
          <w:rFonts w:cs="Arial"/>
        </w:rPr>
        <w:t xml:space="preserve"> capina dentro do valetão existente na extensão da Avenida Orlando Felipe Bonanno, no Jardim Santa Maria.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D7521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D7521" w:rsidRPr="005D429C" w:rsidRDefault="004D7521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4D7521" w:rsidRPr="00F17248" w:rsidRDefault="004D7521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326" w:rsidRDefault="00917326">
      <w:r>
        <w:separator/>
      </w:r>
    </w:p>
  </w:endnote>
  <w:endnote w:type="continuationSeparator" w:id="0">
    <w:p w:rsidR="00917326" w:rsidRDefault="0091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326" w:rsidRDefault="00917326">
      <w:r>
        <w:separator/>
      </w:r>
    </w:p>
  </w:footnote>
  <w:footnote w:type="continuationSeparator" w:id="0">
    <w:p w:rsidR="00917326" w:rsidRDefault="00917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D7521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A730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17326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79871-6FF9-425C-944A-A5EF6B9A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86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2021-05-11T10:16:00Z</dcterms:created>
  <dcterms:modified xsi:type="dcterms:W3CDTF">2021-05-11T10:16:00Z</dcterms:modified>
</cp:coreProperties>
</file>